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12AC9" w14:textId="77777777" w:rsidR="00D451BE" w:rsidRDefault="00D451BE" w:rsidP="00D45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SWYNFORD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8731265" w14:textId="77777777" w:rsidR="00D451BE" w:rsidRDefault="00D451BE" w:rsidP="00D45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East Ruston, Norfolk. Husbandman.</w:t>
      </w:r>
    </w:p>
    <w:p w14:paraId="5195A16E" w14:textId="77777777" w:rsidR="00D451BE" w:rsidRDefault="00D451BE" w:rsidP="00D451BE">
      <w:pPr>
        <w:rPr>
          <w:rFonts w:ascii="Times New Roman" w:hAnsi="Times New Roman" w:cs="Times New Roman"/>
        </w:rPr>
      </w:pPr>
    </w:p>
    <w:p w14:paraId="745ED2A6" w14:textId="77777777" w:rsidR="00D451BE" w:rsidRDefault="00D451BE" w:rsidP="00D451BE">
      <w:pPr>
        <w:rPr>
          <w:rFonts w:ascii="Times New Roman" w:hAnsi="Times New Roman" w:cs="Times New Roman"/>
        </w:rPr>
      </w:pPr>
    </w:p>
    <w:p w14:paraId="74C41466" w14:textId="77777777" w:rsidR="00D451BE" w:rsidRDefault="00D451BE" w:rsidP="00D45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Kertelyngge</w:t>
      </w:r>
      <w:proofErr w:type="spellEnd"/>
      <w:r>
        <w:rPr>
          <w:rFonts w:ascii="Times New Roman" w:hAnsi="Times New Roman" w:cs="Times New Roman"/>
        </w:rPr>
        <w:t>, Abbot of Wymondham(q.v.), brought a plaint of trespass</w:t>
      </w:r>
    </w:p>
    <w:p w14:paraId="214F950D" w14:textId="77777777" w:rsidR="00D451BE" w:rsidRDefault="00D451BE" w:rsidP="00D45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taking against him and Edmund </w:t>
      </w:r>
      <w:proofErr w:type="spellStart"/>
      <w:r>
        <w:rPr>
          <w:rFonts w:ascii="Times New Roman" w:hAnsi="Times New Roman" w:cs="Times New Roman"/>
        </w:rPr>
        <w:t>Swynford</w:t>
      </w:r>
      <w:proofErr w:type="spellEnd"/>
      <w:r>
        <w:rPr>
          <w:rFonts w:ascii="Times New Roman" w:hAnsi="Times New Roman" w:cs="Times New Roman"/>
        </w:rPr>
        <w:t xml:space="preserve"> of East Ruston(q.v.).</w:t>
      </w:r>
    </w:p>
    <w:p w14:paraId="0515E147" w14:textId="77777777" w:rsidR="00D451BE" w:rsidRDefault="00D451BE" w:rsidP="00D45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17306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3701432" w14:textId="77777777" w:rsidR="00D451BE" w:rsidRDefault="00D451BE" w:rsidP="00D451BE">
      <w:pPr>
        <w:rPr>
          <w:rFonts w:ascii="Times New Roman" w:hAnsi="Times New Roman" w:cs="Times New Roman"/>
        </w:rPr>
      </w:pPr>
    </w:p>
    <w:p w14:paraId="6DC38CDD" w14:textId="77777777" w:rsidR="00D451BE" w:rsidRDefault="00D451BE" w:rsidP="00D451BE">
      <w:pPr>
        <w:rPr>
          <w:rFonts w:ascii="Times New Roman" w:hAnsi="Times New Roman" w:cs="Times New Roman"/>
        </w:rPr>
      </w:pPr>
    </w:p>
    <w:p w14:paraId="01FFFE2A" w14:textId="77777777" w:rsidR="00D451BE" w:rsidRDefault="00D451BE" w:rsidP="00D451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May 2019</w:t>
      </w:r>
    </w:p>
    <w:p w14:paraId="33CF9CEE" w14:textId="77777777" w:rsidR="006B2F86" w:rsidRPr="00E71FC3" w:rsidRDefault="00D451B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71A45" w14:textId="77777777" w:rsidR="00D451BE" w:rsidRDefault="00D451BE" w:rsidP="00E71FC3">
      <w:r>
        <w:separator/>
      </w:r>
    </w:p>
  </w:endnote>
  <w:endnote w:type="continuationSeparator" w:id="0">
    <w:p w14:paraId="3C1F5754" w14:textId="77777777" w:rsidR="00D451BE" w:rsidRDefault="00D451B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B126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C433E6" w14:textId="77777777" w:rsidR="00D451BE" w:rsidRDefault="00D451BE" w:rsidP="00E71FC3">
      <w:r>
        <w:separator/>
      </w:r>
    </w:p>
  </w:footnote>
  <w:footnote w:type="continuationSeparator" w:id="0">
    <w:p w14:paraId="2D2E2D16" w14:textId="77777777" w:rsidR="00D451BE" w:rsidRDefault="00D451B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1BE"/>
    <w:rsid w:val="001A7C09"/>
    <w:rsid w:val="00577BD5"/>
    <w:rsid w:val="00656CBA"/>
    <w:rsid w:val="006A1F77"/>
    <w:rsid w:val="00733BE7"/>
    <w:rsid w:val="00AB52E8"/>
    <w:rsid w:val="00B16D3F"/>
    <w:rsid w:val="00BB41AC"/>
    <w:rsid w:val="00D451B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84D57"/>
  <w15:chartTrackingRefBased/>
  <w15:docId w15:val="{474730BE-1B8A-431D-A9E9-08D00C478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1B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51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2019-05-30T19:21:00Z</dcterms:created>
  <dcterms:modified xsi:type="dcterms:W3CDTF">2019-05-30T19:22:00Z</dcterms:modified>
</cp:coreProperties>
</file>